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การรับแจ้งการตายกรณีตายในบ้านและตายนอกบ้าน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31855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การรับแจ้งการตายกรณีตายในบ้านและตายนอกบ้าน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D90FC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การรับแจ้งการตายกรณีตายในบ้านและตายนอกบ้านเทศบาลตำบลทรายขาวกฤษณ์สำเนาคู่มือประชาชน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D90FC6" w:rsidRPr="00D90FC6" w:rsidRDefault="00D90FC6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เจ้าบ้านที่มีคนตายกรณีคนตายในบ้าน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Theme="minorBidi" w:hAnsiTheme="minorBidi"/>
          <w:noProof/>
          <w:sz w:val="32"/>
          <w:szCs w:val="32"/>
        </w:rPr>
        <w:br/>
        <w:t>(2)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บุคคลที่ไปกับผู้ตายหรือผู้พบศพกรณีตายนอกบ้าน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ระยะเวลาการแจ้งภายใน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ชั่วโมงนับตั้งแต่เวลาตายหรือเวลาพบศพ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หนังสือรับรองการตายตามแบบท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.4/1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กรณีตายในสถานพยาบาล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ใบรับแจ้งการตายท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กรณีแจ้งต่อกำนันผู้ใหญ่บ้าน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ที่ผู้ตายมีชื่ออยู่ถ้ามี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D90FC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167" w:rsidRDefault="00093167" w:rsidP="00C81DB8">
      <w:pPr>
        <w:spacing w:after="0" w:line="240" w:lineRule="auto"/>
      </w:pPr>
      <w:r>
        <w:separator/>
      </w:r>
    </w:p>
  </w:endnote>
  <w:endnote w:type="continuationSeparator" w:id="1">
    <w:p w:rsidR="00093167" w:rsidRDefault="0009316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167" w:rsidRDefault="00093167" w:rsidP="00C81DB8">
      <w:pPr>
        <w:spacing w:after="0" w:line="240" w:lineRule="auto"/>
      </w:pPr>
      <w:r>
        <w:separator/>
      </w:r>
    </w:p>
  </w:footnote>
  <w:footnote w:type="continuationSeparator" w:id="1">
    <w:p w:rsidR="00093167" w:rsidRDefault="0009316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31855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A6AB1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A6A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3167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A6AB1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90FC6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31855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2015-08-06T05:28:00Z</cp:lastPrinted>
  <dcterms:created xsi:type="dcterms:W3CDTF">2015-04-23T03:41:00Z</dcterms:created>
  <dcterms:modified xsi:type="dcterms:W3CDTF">2015-08-06T05:29:00Z</dcterms:modified>
</cp:coreProperties>
</file>